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8D3FC" w14:textId="77777777" w:rsidR="00D164BB" w:rsidRDefault="00D164BB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70B9468E" w14:textId="77777777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0ED4B7E4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119F5483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2879DF49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677C81D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485A36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85A36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85A36" w:rsidRPr="00D24153">
        <w:rPr>
          <w:rFonts w:ascii="Arial" w:hAnsi="Arial" w:cs="Arial"/>
          <w:sz w:val="20"/>
          <w:szCs w:val="20"/>
        </w:rPr>
      </w:r>
      <w:r w:rsidR="00485A36" w:rsidRPr="00D24153">
        <w:rPr>
          <w:rFonts w:ascii="Arial" w:hAnsi="Arial" w:cs="Arial"/>
          <w:sz w:val="20"/>
          <w:szCs w:val="20"/>
        </w:rPr>
        <w:fldChar w:fldCharType="separate"/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sz w:val="20"/>
          <w:szCs w:val="20"/>
        </w:rPr>
        <w:fldChar w:fldCharType="end"/>
      </w:r>
    </w:p>
    <w:p w14:paraId="1C44DD26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18E4C1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AEA303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54816F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A657B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D804B6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DDA215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43DB56F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E66515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164A832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95D970" w14:textId="7DDFBA12" w:rsidR="006467D8" w:rsidRPr="00E10504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85A36">
        <w:rPr>
          <w:rFonts w:ascii="Arial" w:hAnsi="Arial" w:cs="Arial"/>
          <w:sz w:val="20"/>
          <w:szCs w:val="20"/>
        </w:rPr>
        <w:t xml:space="preserve">Ministrstvo za </w:t>
      </w:r>
      <w:r w:rsidR="00FC68B9">
        <w:rPr>
          <w:rFonts w:ascii="Arial" w:hAnsi="Arial" w:cs="Arial"/>
          <w:sz w:val="20"/>
          <w:szCs w:val="20"/>
        </w:rPr>
        <w:t>digitalno preobrazbo</w:t>
      </w:r>
      <w:r w:rsidR="00485A36">
        <w:rPr>
          <w:rFonts w:ascii="Arial" w:hAnsi="Arial" w:cs="Arial"/>
          <w:sz w:val="20"/>
          <w:szCs w:val="20"/>
        </w:rPr>
        <w:t>,</w:t>
      </w:r>
      <w:r w:rsidR="00FC68B9">
        <w:rPr>
          <w:rFonts w:ascii="Arial" w:hAnsi="Arial" w:cs="Arial"/>
          <w:sz w:val="20"/>
          <w:szCs w:val="20"/>
        </w:rPr>
        <w:t xml:space="preserve"> Davčna ulica 1,</w:t>
      </w:r>
      <w:r w:rsidR="00485A36">
        <w:rPr>
          <w:rFonts w:ascii="Arial" w:hAnsi="Arial" w:cs="Arial"/>
          <w:sz w:val="20"/>
          <w:szCs w:val="20"/>
        </w:rPr>
        <w:t xml:space="preserve"> 1000 Ljubljana</w:t>
      </w:r>
      <w:r w:rsidR="00E10504">
        <w:rPr>
          <w:rFonts w:ascii="Arial" w:hAnsi="Arial" w:cs="Arial"/>
          <w:iCs/>
          <w:sz w:val="20"/>
          <w:szCs w:val="20"/>
        </w:rPr>
        <w:t>.</w:t>
      </w:r>
    </w:p>
    <w:p w14:paraId="66C383F6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AA723E" w14:textId="2F362759" w:rsidR="00EF25C2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oznako </w:t>
      </w:r>
      <w:r w:rsidR="00792B95" w:rsidRPr="00792B95">
        <w:rPr>
          <w:rFonts w:ascii="Arial" w:hAnsi="Arial" w:cs="Arial"/>
          <w:i/>
          <w:sz w:val="20"/>
          <w:szCs w:val="20"/>
        </w:rPr>
        <w:t>ODOPSI-4/2023</w:t>
      </w:r>
      <w:r w:rsidR="002208D7">
        <w:rPr>
          <w:rFonts w:ascii="Arial" w:hAnsi="Arial" w:cs="Arial"/>
          <w:i/>
          <w:sz w:val="20"/>
          <w:szCs w:val="20"/>
        </w:rPr>
        <w:t>,</w:t>
      </w:r>
      <w:r w:rsidR="00642AA0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 xml:space="preserve">katerega predmet </w:t>
      </w:r>
      <w:r w:rsidR="001E6E09" w:rsidRPr="00EF3533">
        <w:rPr>
          <w:rFonts w:ascii="Arial" w:hAnsi="Arial" w:cs="Arial"/>
          <w:i/>
          <w:sz w:val="20"/>
          <w:szCs w:val="20"/>
        </w:rPr>
        <w:t xml:space="preserve">je </w:t>
      </w:r>
      <w:r w:rsidR="00AF3888" w:rsidRPr="00AF3888">
        <w:rPr>
          <w:rFonts w:ascii="Arial" w:hAnsi="Arial" w:cs="Arial"/>
          <w:i/>
          <w:iCs/>
          <w:sz w:val="20"/>
          <w:szCs w:val="20"/>
        </w:rPr>
        <w:t>»</w:t>
      </w:r>
      <w:r w:rsidR="00792B95" w:rsidRPr="00792B95">
        <w:rPr>
          <w:rFonts w:ascii="Arial" w:hAnsi="Arial" w:cs="Arial"/>
          <w:i/>
          <w:iCs/>
          <w:sz w:val="20"/>
          <w:szCs w:val="20"/>
        </w:rPr>
        <w:t>Razvoj in vzdrževanje portala odprtih podatkov OPSI</w:t>
      </w:r>
      <w:r w:rsidR="00AF3888" w:rsidRPr="00AF3888">
        <w:rPr>
          <w:rFonts w:ascii="Arial" w:hAnsi="Arial" w:cs="Arial"/>
          <w:i/>
          <w:iCs/>
          <w:sz w:val="20"/>
          <w:szCs w:val="20"/>
        </w:rPr>
        <w:t>«)</w:t>
      </w:r>
    </w:p>
    <w:p w14:paraId="26EDBAB9" w14:textId="77777777" w:rsidR="00AF3888" w:rsidRPr="00AF3888" w:rsidRDefault="00AF388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09210AF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53AEBC0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708D58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05EB4E4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F269D1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77651DA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D3030A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C7DA3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A0BAF45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0D4FDFDB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4B9CB7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BC7EF40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0322A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6F9F63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C22E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48DA397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8C9ABA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BC9F5D0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4DE7FA7D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578163A7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9D8DA22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2F350360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FCF361F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B5BF83C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424EFFBF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B6163B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437FB917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15EC7150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2AC3C841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33E63650" w14:textId="77777777" w:rsidR="007D6338" w:rsidRPr="00185A2C" w:rsidRDefault="007D6338" w:rsidP="00F02A94">
      <w:pPr>
        <w:jc w:val="both"/>
        <w:rPr>
          <w:rFonts w:ascii="Arial" w:hAnsi="Arial" w:cs="Arial"/>
          <w:i/>
          <w:sz w:val="20"/>
          <w:szCs w:val="20"/>
        </w:rPr>
      </w:pPr>
    </w:p>
    <w:sectPr w:rsidR="007D6338" w:rsidRPr="00185A2C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A00D0" w14:textId="77777777" w:rsidR="00FC65B2" w:rsidRDefault="00FC65B2">
      <w:r>
        <w:separator/>
      </w:r>
    </w:p>
  </w:endnote>
  <w:endnote w:type="continuationSeparator" w:id="0">
    <w:p w14:paraId="31EFDC4F" w14:textId="77777777" w:rsidR="00FC65B2" w:rsidRDefault="00FC6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5BAC1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E6698" w14:textId="77777777" w:rsidR="00FC65B2" w:rsidRDefault="00FC65B2">
      <w:r>
        <w:separator/>
      </w:r>
    </w:p>
  </w:footnote>
  <w:footnote w:type="continuationSeparator" w:id="0">
    <w:p w14:paraId="657CE020" w14:textId="77777777" w:rsidR="00FC65B2" w:rsidRDefault="00FC65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4596854">
    <w:abstractNumId w:val="1"/>
  </w:num>
  <w:num w:numId="2" w16cid:durableId="4503244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87185"/>
    <w:rsid w:val="0009242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1097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28E5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60335"/>
    <w:rsid w:val="0056568F"/>
    <w:rsid w:val="00571DC9"/>
    <w:rsid w:val="00582F45"/>
    <w:rsid w:val="005A53AE"/>
    <w:rsid w:val="005B3D5B"/>
    <w:rsid w:val="005C14C3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707E7"/>
    <w:rsid w:val="00774447"/>
    <w:rsid w:val="00792B95"/>
    <w:rsid w:val="007935CD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49C1"/>
    <w:rsid w:val="00820F6A"/>
    <w:rsid w:val="008345D6"/>
    <w:rsid w:val="0084534E"/>
    <w:rsid w:val="008477E5"/>
    <w:rsid w:val="0086356B"/>
    <w:rsid w:val="00881721"/>
    <w:rsid w:val="00885CBA"/>
    <w:rsid w:val="008C7898"/>
    <w:rsid w:val="008D140A"/>
    <w:rsid w:val="008D284A"/>
    <w:rsid w:val="008D370F"/>
    <w:rsid w:val="008D77D9"/>
    <w:rsid w:val="008F35B7"/>
    <w:rsid w:val="00923BC1"/>
    <w:rsid w:val="00935B15"/>
    <w:rsid w:val="00947378"/>
    <w:rsid w:val="00951790"/>
    <w:rsid w:val="009525E3"/>
    <w:rsid w:val="009544E9"/>
    <w:rsid w:val="009763F3"/>
    <w:rsid w:val="00980795"/>
    <w:rsid w:val="009857F7"/>
    <w:rsid w:val="00987165"/>
    <w:rsid w:val="009C679A"/>
    <w:rsid w:val="009D726A"/>
    <w:rsid w:val="00A05486"/>
    <w:rsid w:val="00A164A1"/>
    <w:rsid w:val="00A574DF"/>
    <w:rsid w:val="00A80119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3CDB"/>
    <w:rsid w:val="00B240E7"/>
    <w:rsid w:val="00B30A6F"/>
    <w:rsid w:val="00B30B06"/>
    <w:rsid w:val="00B61D81"/>
    <w:rsid w:val="00B84B3D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0E80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053A3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E08D9"/>
    <w:rsid w:val="00DE15F3"/>
    <w:rsid w:val="00DF0D53"/>
    <w:rsid w:val="00E03EFF"/>
    <w:rsid w:val="00E10504"/>
    <w:rsid w:val="00E2091D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C65B2"/>
    <w:rsid w:val="00FC68B9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D459BB"/>
  <w15:chartTrackingRefBased/>
  <w15:docId w15:val="{B77479D1-078E-4BBA-81C1-C4FB014F0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OBRAZEC.dot</Template>
  <TotalTime>8</TotalTime>
  <Pages>1</Pages>
  <Words>423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  Z  J  A  V  A</vt:lpstr>
    </vt:vector>
  </TitlesOfParts>
  <Company>Ministrstvo za javno upravo</Company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Matej Repovž</cp:lastModifiedBy>
  <cp:revision>5</cp:revision>
  <cp:lastPrinted>2013-10-09T05:57:00Z</cp:lastPrinted>
  <dcterms:created xsi:type="dcterms:W3CDTF">2023-04-20T13:04:00Z</dcterms:created>
  <dcterms:modified xsi:type="dcterms:W3CDTF">2023-05-30T09:59:00Z</dcterms:modified>
</cp:coreProperties>
</file>